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88C5BE" w14:textId="3A2E2544" w:rsidR="00710B5E" w:rsidRDefault="004C46E3" w:rsidP="004E513F">
      <w:pPr>
        <w:pStyle w:val="Untertitel"/>
      </w:pPr>
      <w:r>
        <w:t>Anlage</w:t>
      </w:r>
      <w:r w:rsidR="00C15212">
        <w:t xml:space="preserve"> 0</w:t>
      </w:r>
      <w:r w:rsidR="006E4AD3">
        <w:t>6</w:t>
      </w:r>
      <w:r w:rsidR="00C15212">
        <w:t>.2</w:t>
      </w:r>
    </w:p>
    <w:p w14:paraId="48657A57" w14:textId="4AC830D1" w:rsidR="002D51D6" w:rsidRDefault="004C46E3" w:rsidP="002D51D6">
      <w:pPr>
        <w:contextualSpacing/>
        <w:rPr>
          <w:rFonts w:ascii="Cambria" w:hAnsi="Cambria"/>
          <w:spacing w:val="-10"/>
          <w:kern w:val="28"/>
          <w:sz w:val="56"/>
          <w:szCs w:val="56"/>
        </w:rPr>
      </w:pPr>
      <w:r>
        <w:rPr>
          <w:rFonts w:ascii="Cambria" w:hAnsi="Cambria"/>
          <w:spacing w:val="-10"/>
          <w:kern w:val="28"/>
          <w:sz w:val="56"/>
          <w:szCs w:val="56"/>
        </w:rPr>
        <w:t>Kommunikations- und Eskalationsmatrix</w:t>
      </w:r>
    </w:p>
    <w:p w14:paraId="7D05AAE6" w14:textId="55DB2423" w:rsidR="00CA3ADF" w:rsidRDefault="00CA3ADF" w:rsidP="002D51D6">
      <w:pPr>
        <w:contextualSpacing/>
        <w:rPr>
          <w:rFonts w:ascii="Cambria" w:hAnsi="Cambria"/>
          <w:spacing w:val="-10"/>
          <w:kern w:val="28"/>
          <w:sz w:val="56"/>
          <w:szCs w:val="56"/>
        </w:rPr>
      </w:pPr>
    </w:p>
    <w:p w14:paraId="53062596" w14:textId="01DF31DD" w:rsidR="00CA3ADF" w:rsidRDefault="00CA3ADF" w:rsidP="00CA3ADF">
      <w:pPr>
        <w:pStyle w:val="berschrift1"/>
      </w:pPr>
      <w:r>
        <w:t>Kontakte</w:t>
      </w:r>
      <w:r w:rsidR="00ED4603">
        <w:t xml:space="preserve"> des Dienstleisters</w:t>
      </w:r>
    </w:p>
    <w:p w14:paraId="19C7ADD2" w14:textId="77777777" w:rsidR="000146E6" w:rsidRDefault="000146E6" w:rsidP="00ED4603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378"/>
        <w:gridCol w:w="2378"/>
        <w:gridCol w:w="2379"/>
        <w:gridCol w:w="2379"/>
      </w:tblGrid>
      <w:tr w:rsidR="00ED4603" w14:paraId="657B46E1" w14:textId="77777777" w:rsidTr="3B8D2D82">
        <w:tc>
          <w:tcPr>
            <w:tcW w:w="2378" w:type="dxa"/>
          </w:tcPr>
          <w:p w14:paraId="06D80625" w14:textId="6CDFDF90" w:rsidR="00ED4603" w:rsidRPr="00C15212" w:rsidRDefault="00ED4603">
            <w:pPr>
              <w:rPr>
                <w:b/>
                <w:bCs/>
              </w:rPr>
            </w:pPr>
            <w:r w:rsidRPr="00583EEC">
              <w:rPr>
                <w:b/>
                <w:bCs/>
              </w:rPr>
              <w:t>Thema</w:t>
            </w:r>
          </w:p>
        </w:tc>
        <w:tc>
          <w:tcPr>
            <w:tcW w:w="2378" w:type="dxa"/>
          </w:tcPr>
          <w:p w14:paraId="287067F9" w14:textId="230BFBDF" w:rsidR="00ED4603" w:rsidRPr="00C15212" w:rsidRDefault="00ED4603">
            <w:pPr>
              <w:rPr>
                <w:b/>
                <w:bCs/>
              </w:rPr>
            </w:pPr>
            <w:r w:rsidRPr="00583EEC">
              <w:rPr>
                <w:b/>
                <w:bCs/>
              </w:rPr>
              <w:t>Kontakt</w:t>
            </w:r>
          </w:p>
        </w:tc>
        <w:tc>
          <w:tcPr>
            <w:tcW w:w="2379" w:type="dxa"/>
          </w:tcPr>
          <w:p w14:paraId="7B518D93" w14:textId="1BB88722" w:rsidR="00ED4603" w:rsidRPr="00C15212" w:rsidRDefault="00ED4603">
            <w:pPr>
              <w:rPr>
                <w:b/>
                <w:bCs/>
              </w:rPr>
            </w:pPr>
            <w:r w:rsidRPr="00583EEC">
              <w:rPr>
                <w:b/>
                <w:bCs/>
              </w:rPr>
              <w:t>Telefon</w:t>
            </w:r>
          </w:p>
        </w:tc>
        <w:tc>
          <w:tcPr>
            <w:tcW w:w="2379" w:type="dxa"/>
          </w:tcPr>
          <w:p w14:paraId="02B1439B" w14:textId="13EF9A40" w:rsidR="00ED4603" w:rsidRPr="00C15212" w:rsidRDefault="00ED4603">
            <w:pPr>
              <w:rPr>
                <w:b/>
                <w:bCs/>
              </w:rPr>
            </w:pPr>
            <w:r w:rsidRPr="00583EEC">
              <w:rPr>
                <w:b/>
                <w:bCs/>
              </w:rPr>
              <w:t>E-Mail</w:t>
            </w:r>
          </w:p>
        </w:tc>
      </w:tr>
      <w:tr w:rsidR="000146E6" w:rsidRPr="003C7041" w14:paraId="004FBEB8" w14:textId="77777777" w:rsidTr="00C15212">
        <w:tc>
          <w:tcPr>
            <w:tcW w:w="2378" w:type="dxa"/>
            <w:vAlign w:val="center"/>
          </w:tcPr>
          <w:p w14:paraId="455B2113" w14:textId="6F6BFC6C" w:rsidR="000146E6" w:rsidRPr="003C7041" w:rsidRDefault="000146E6" w:rsidP="000146E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Ansprechpartner:in für Sicherheitsvorfälle</w:t>
            </w:r>
          </w:p>
        </w:tc>
        <w:tc>
          <w:tcPr>
            <w:tcW w:w="2378" w:type="dxa"/>
          </w:tcPr>
          <w:sdt>
            <w:sdtPr>
              <w:rPr>
                <w:color w:val="0070C0"/>
              </w:rPr>
              <w:id w:val="204690914"/>
              <w:placeholder>
                <w:docPart w:val="DefaultPlaceholder_-1854013440"/>
              </w:placeholder>
            </w:sdtPr>
            <w:sdtEndPr/>
            <w:sdtContent>
              <w:bookmarkStart w:id="0" w:name="_GoBack" w:displacedByCustomXml="prev"/>
              <w:p w14:paraId="54109FA2" w14:textId="5C716AC5" w:rsidR="000146E6" w:rsidRPr="003C7041" w:rsidRDefault="00C15212" w:rsidP="000146E6">
                <w:pPr>
                  <w:rPr>
                    <w:color w:val="000000" w:themeColor="text1"/>
                  </w:rPr>
                </w:pPr>
                <w:r w:rsidRPr="00C15212">
                  <w:rPr>
                    <w:color w:val="0070C0"/>
                  </w:rPr>
                  <w:t>Nachname, Vorname</w:t>
                </w:r>
              </w:p>
              <w:bookmarkEnd w:id="0" w:displacedByCustomXml="next"/>
            </w:sdtContent>
          </w:sdt>
        </w:tc>
        <w:tc>
          <w:tcPr>
            <w:tcW w:w="2379" w:type="dxa"/>
          </w:tcPr>
          <w:sdt>
            <w:sdtPr>
              <w:rPr>
                <w:color w:val="0070C0"/>
              </w:rPr>
              <w:id w:val="-341308798"/>
              <w:placeholder>
                <w:docPart w:val="DefaultPlaceholder_-1854013440"/>
              </w:placeholder>
            </w:sdtPr>
            <w:sdtEndPr/>
            <w:sdtContent>
              <w:p w14:paraId="1CC8D981" w14:textId="49705761" w:rsidR="000146E6" w:rsidRPr="003C7041" w:rsidRDefault="00C15212" w:rsidP="000146E6">
                <w:pPr>
                  <w:rPr>
                    <w:color w:val="000000" w:themeColor="text1"/>
                  </w:rPr>
                </w:pPr>
                <w:r w:rsidRPr="00C15212">
                  <w:rPr>
                    <w:color w:val="0070C0"/>
                  </w:rPr>
                  <w:t>Telefonnr.</w:t>
                </w:r>
              </w:p>
            </w:sdtContent>
          </w:sdt>
        </w:tc>
        <w:tc>
          <w:tcPr>
            <w:tcW w:w="2379" w:type="dxa"/>
          </w:tcPr>
          <w:sdt>
            <w:sdtPr>
              <w:rPr>
                <w:color w:val="0070C0"/>
              </w:rPr>
              <w:id w:val="125446612"/>
              <w:placeholder>
                <w:docPart w:val="DefaultPlaceholder_-1854013440"/>
              </w:placeholder>
            </w:sdtPr>
            <w:sdtEndPr/>
            <w:sdtContent>
              <w:p w14:paraId="604CE08F" w14:textId="6941288C" w:rsidR="000146E6" w:rsidRPr="003C7041" w:rsidRDefault="00C15212" w:rsidP="000146E6">
                <w:pPr>
                  <w:rPr>
                    <w:color w:val="000000" w:themeColor="text1"/>
                  </w:rPr>
                </w:pPr>
                <w:r w:rsidRPr="00C15212">
                  <w:rPr>
                    <w:color w:val="0070C0"/>
                  </w:rPr>
                  <w:t>E-Mail-Adresse</w:t>
                </w:r>
              </w:p>
            </w:sdtContent>
          </w:sdt>
        </w:tc>
      </w:tr>
      <w:tr w:rsidR="00C15212" w:rsidRPr="003C7041" w14:paraId="1F1924E3" w14:textId="77777777" w:rsidTr="00C15212">
        <w:tc>
          <w:tcPr>
            <w:tcW w:w="2378" w:type="dxa"/>
            <w:vAlign w:val="center"/>
          </w:tcPr>
          <w:p w14:paraId="0E545A7C" w14:textId="0041E390" w:rsidR="00C15212" w:rsidRPr="003C7041" w:rsidRDefault="00C15212" w:rsidP="00C1521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Ansprechpartner:in für Sicherheitsprobleme und sicherheitsrelevante Ereignisse</w:t>
            </w:r>
          </w:p>
        </w:tc>
        <w:tc>
          <w:tcPr>
            <w:tcW w:w="2378" w:type="dxa"/>
          </w:tcPr>
          <w:sdt>
            <w:sdtPr>
              <w:rPr>
                <w:color w:val="0070C0"/>
              </w:rPr>
              <w:id w:val="-1859732668"/>
              <w:placeholder>
                <w:docPart w:val="E8E5A6B634D14ED3928C67CF4B0DA14C"/>
              </w:placeholder>
            </w:sdtPr>
            <w:sdtEndPr/>
            <w:sdtContent>
              <w:p w14:paraId="551FFF05" w14:textId="1A9D5DFB" w:rsidR="00C15212" w:rsidRPr="003C7041" w:rsidRDefault="00C15212" w:rsidP="00C15212">
                <w:pPr>
                  <w:rPr>
                    <w:color w:val="000000" w:themeColor="text1"/>
                  </w:rPr>
                </w:pPr>
                <w:r w:rsidRPr="00C15212">
                  <w:rPr>
                    <w:color w:val="0070C0"/>
                  </w:rPr>
                  <w:t>Nachname, Vorname</w:t>
                </w:r>
              </w:p>
            </w:sdtContent>
          </w:sdt>
        </w:tc>
        <w:tc>
          <w:tcPr>
            <w:tcW w:w="2379" w:type="dxa"/>
          </w:tcPr>
          <w:sdt>
            <w:sdtPr>
              <w:rPr>
                <w:color w:val="0070C0"/>
              </w:rPr>
              <w:id w:val="-2132079948"/>
              <w:placeholder>
                <w:docPart w:val="D7174753A6F54226AC6D9D0B80AF598A"/>
              </w:placeholder>
            </w:sdtPr>
            <w:sdtEndPr/>
            <w:sdtContent>
              <w:p w14:paraId="47873EF6" w14:textId="2EE4EFF8" w:rsidR="00C15212" w:rsidRPr="003C7041" w:rsidRDefault="00C15212" w:rsidP="00C15212">
                <w:pPr>
                  <w:rPr>
                    <w:color w:val="000000" w:themeColor="text1"/>
                  </w:rPr>
                </w:pPr>
                <w:r w:rsidRPr="00C15212">
                  <w:rPr>
                    <w:color w:val="0070C0"/>
                  </w:rPr>
                  <w:t>Telefonnr.</w:t>
                </w:r>
              </w:p>
            </w:sdtContent>
          </w:sdt>
        </w:tc>
        <w:tc>
          <w:tcPr>
            <w:tcW w:w="2379" w:type="dxa"/>
          </w:tcPr>
          <w:sdt>
            <w:sdtPr>
              <w:rPr>
                <w:color w:val="0070C0"/>
              </w:rPr>
              <w:id w:val="-715736378"/>
              <w:placeholder>
                <w:docPart w:val="8B63765D93C44062BAB82C14C9FE8298"/>
              </w:placeholder>
            </w:sdtPr>
            <w:sdtEndPr/>
            <w:sdtContent>
              <w:p w14:paraId="2A872EBF" w14:textId="02F37D0C" w:rsidR="00C15212" w:rsidRPr="003C7041" w:rsidRDefault="00C15212" w:rsidP="00C15212">
                <w:pPr>
                  <w:rPr>
                    <w:color w:val="000000" w:themeColor="text1"/>
                  </w:rPr>
                </w:pPr>
                <w:r w:rsidRPr="00C15212">
                  <w:rPr>
                    <w:color w:val="0070C0"/>
                  </w:rPr>
                  <w:t>E-Mail-Adresse</w:t>
                </w:r>
              </w:p>
            </w:sdtContent>
          </w:sdt>
        </w:tc>
      </w:tr>
      <w:tr w:rsidR="00C15212" w:rsidRPr="003C7041" w14:paraId="72A734AF" w14:textId="77777777" w:rsidTr="00C15212">
        <w:tc>
          <w:tcPr>
            <w:tcW w:w="2378" w:type="dxa"/>
            <w:vAlign w:val="center"/>
          </w:tcPr>
          <w:p w14:paraId="22A8E797" w14:textId="41BA85B9" w:rsidR="00C15212" w:rsidRPr="003C7041" w:rsidRDefault="00C15212" w:rsidP="00C1521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Ansprechpartner:in für die Meldung technischer Schwachstellen</w:t>
            </w:r>
          </w:p>
        </w:tc>
        <w:tc>
          <w:tcPr>
            <w:tcW w:w="2378" w:type="dxa"/>
          </w:tcPr>
          <w:sdt>
            <w:sdtPr>
              <w:rPr>
                <w:color w:val="0070C0"/>
              </w:rPr>
              <w:id w:val="1255018145"/>
              <w:placeholder>
                <w:docPart w:val="73E21913B214456F9C6C49A56D82EA68"/>
              </w:placeholder>
            </w:sdtPr>
            <w:sdtEndPr/>
            <w:sdtContent>
              <w:p w14:paraId="44C95E80" w14:textId="35FD40CB" w:rsidR="00C15212" w:rsidRPr="003C7041" w:rsidRDefault="00C15212" w:rsidP="00C15212">
                <w:pPr>
                  <w:rPr>
                    <w:color w:val="000000" w:themeColor="text1"/>
                  </w:rPr>
                </w:pPr>
                <w:r w:rsidRPr="00C15212">
                  <w:rPr>
                    <w:color w:val="0070C0"/>
                  </w:rPr>
                  <w:t>Nachname, Vorname</w:t>
                </w:r>
              </w:p>
            </w:sdtContent>
          </w:sdt>
        </w:tc>
        <w:tc>
          <w:tcPr>
            <w:tcW w:w="2379" w:type="dxa"/>
          </w:tcPr>
          <w:sdt>
            <w:sdtPr>
              <w:rPr>
                <w:color w:val="0070C0"/>
              </w:rPr>
              <w:id w:val="1911885842"/>
              <w:placeholder>
                <w:docPart w:val="CAF8042DBF11448FACCC75AA835BA2D6"/>
              </w:placeholder>
            </w:sdtPr>
            <w:sdtEndPr/>
            <w:sdtContent>
              <w:p w14:paraId="7C3B3BBF" w14:textId="4BD1B846" w:rsidR="00C15212" w:rsidRPr="003C7041" w:rsidRDefault="00C15212" w:rsidP="00C15212">
                <w:pPr>
                  <w:rPr>
                    <w:color w:val="000000" w:themeColor="text1"/>
                  </w:rPr>
                </w:pPr>
                <w:r w:rsidRPr="00C15212">
                  <w:rPr>
                    <w:color w:val="0070C0"/>
                  </w:rPr>
                  <w:t>Telefonnr.</w:t>
                </w:r>
              </w:p>
            </w:sdtContent>
          </w:sdt>
        </w:tc>
        <w:tc>
          <w:tcPr>
            <w:tcW w:w="2379" w:type="dxa"/>
          </w:tcPr>
          <w:sdt>
            <w:sdtPr>
              <w:rPr>
                <w:color w:val="0070C0"/>
              </w:rPr>
              <w:id w:val="-733930342"/>
              <w:placeholder>
                <w:docPart w:val="9A368DA201A54EEE9B592EEDFD26B126"/>
              </w:placeholder>
            </w:sdtPr>
            <w:sdtEndPr/>
            <w:sdtContent>
              <w:p w14:paraId="07701A22" w14:textId="0A75066A" w:rsidR="00C15212" w:rsidRPr="003C7041" w:rsidRDefault="00C15212" w:rsidP="00C15212">
                <w:pPr>
                  <w:rPr>
                    <w:color w:val="000000" w:themeColor="text1"/>
                  </w:rPr>
                </w:pPr>
                <w:r w:rsidRPr="00C15212">
                  <w:rPr>
                    <w:color w:val="0070C0"/>
                  </w:rPr>
                  <w:t>E-Mail-Adresse</w:t>
                </w:r>
              </w:p>
            </w:sdtContent>
          </w:sdt>
        </w:tc>
      </w:tr>
      <w:tr w:rsidR="00C15212" w:rsidRPr="003C7041" w14:paraId="2CF3FFB0" w14:textId="77777777" w:rsidTr="00C15212">
        <w:tc>
          <w:tcPr>
            <w:tcW w:w="2378" w:type="dxa"/>
            <w:vAlign w:val="center"/>
          </w:tcPr>
          <w:p w14:paraId="139D0F78" w14:textId="06BD8F01" w:rsidR="00C15212" w:rsidRPr="003C7041" w:rsidRDefault="00C15212" w:rsidP="00C1521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Ansprechpartner:in für technische und organisatorische Probleme beim Datenaustausch</w:t>
            </w:r>
          </w:p>
        </w:tc>
        <w:tc>
          <w:tcPr>
            <w:tcW w:w="2378" w:type="dxa"/>
          </w:tcPr>
          <w:sdt>
            <w:sdtPr>
              <w:rPr>
                <w:color w:val="0070C0"/>
              </w:rPr>
              <w:id w:val="-95489088"/>
              <w:placeholder>
                <w:docPart w:val="6EDB3369906440538627443D60FCFC8F"/>
              </w:placeholder>
            </w:sdtPr>
            <w:sdtEndPr/>
            <w:sdtContent>
              <w:p w14:paraId="0B6725AB" w14:textId="7AA71ED9" w:rsidR="00C15212" w:rsidRPr="003C7041" w:rsidRDefault="00C15212" w:rsidP="00C15212">
                <w:pPr>
                  <w:rPr>
                    <w:color w:val="000000" w:themeColor="text1"/>
                  </w:rPr>
                </w:pPr>
                <w:r w:rsidRPr="00C15212">
                  <w:rPr>
                    <w:color w:val="0070C0"/>
                  </w:rPr>
                  <w:t>Nachname, Vorname</w:t>
                </w:r>
              </w:p>
            </w:sdtContent>
          </w:sdt>
        </w:tc>
        <w:tc>
          <w:tcPr>
            <w:tcW w:w="2379" w:type="dxa"/>
          </w:tcPr>
          <w:sdt>
            <w:sdtPr>
              <w:rPr>
                <w:color w:val="0070C0"/>
              </w:rPr>
              <w:id w:val="-2003265499"/>
              <w:placeholder>
                <w:docPart w:val="6F886A50A5774A019F637E62D5D96016"/>
              </w:placeholder>
            </w:sdtPr>
            <w:sdtEndPr/>
            <w:sdtContent>
              <w:p w14:paraId="0F1CD802" w14:textId="64EFC4CE" w:rsidR="00C15212" w:rsidRPr="003C7041" w:rsidRDefault="00C15212" w:rsidP="00C15212">
                <w:pPr>
                  <w:rPr>
                    <w:color w:val="000000" w:themeColor="text1"/>
                  </w:rPr>
                </w:pPr>
                <w:r w:rsidRPr="00C15212">
                  <w:rPr>
                    <w:color w:val="0070C0"/>
                  </w:rPr>
                  <w:t>Telefonnr.</w:t>
                </w:r>
              </w:p>
            </w:sdtContent>
          </w:sdt>
        </w:tc>
        <w:tc>
          <w:tcPr>
            <w:tcW w:w="2379" w:type="dxa"/>
          </w:tcPr>
          <w:sdt>
            <w:sdtPr>
              <w:rPr>
                <w:color w:val="0070C0"/>
              </w:rPr>
              <w:id w:val="547651188"/>
              <w:placeholder>
                <w:docPart w:val="D0656EA05F9D434EAC3F2FB332B81FF6"/>
              </w:placeholder>
            </w:sdtPr>
            <w:sdtEndPr/>
            <w:sdtContent>
              <w:p w14:paraId="609771C2" w14:textId="5489A8C4" w:rsidR="00C15212" w:rsidRPr="003C7041" w:rsidRDefault="00C15212" w:rsidP="00C15212">
                <w:pPr>
                  <w:rPr>
                    <w:color w:val="000000" w:themeColor="text1"/>
                  </w:rPr>
                </w:pPr>
                <w:r w:rsidRPr="00C15212">
                  <w:rPr>
                    <w:color w:val="0070C0"/>
                  </w:rPr>
                  <w:t>E-Mail-Adresse</w:t>
                </w:r>
              </w:p>
            </w:sdtContent>
          </w:sdt>
        </w:tc>
      </w:tr>
      <w:tr w:rsidR="00C15212" w:rsidRPr="003C7041" w14:paraId="365657E9" w14:textId="77777777" w:rsidTr="00C15212">
        <w:tc>
          <w:tcPr>
            <w:tcW w:w="2378" w:type="dxa"/>
            <w:vAlign w:val="center"/>
          </w:tcPr>
          <w:p w14:paraId="27A4BF1B" w14:textId="45C0E26A" w:rsidR="00C15212" w:rsidRPr="003C7041" w:rsidRDefault="00C15212" w:rsidP="00C1521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Ansprechpartner:in für organisatorische und technische Fragen zur Netzanbindung</w:t>
            </w:r>
          </w:p>
        </w:tc>
        <w:tc>
          <w:tcPr>
            <w:tcW w:w="2378" w:type="dxa"/>
          </w:tcPr>
          <w:sdt>
            <w:sdtPr>
              <w:rPr>
                <w:color w:val="0070C0"/>
              </w:rPr>
              <w:id w:val="-2029170803"/>
              <w:placeholder>
                <w:docPart w:val="21A56205D13D4DC98BB71792B702D92F"/>
              </w:placeholder>
            </w:sdtPr>
            <w:sdtEndPr/>
            <w:sdtContent>
              <w:p w14:paraId="7644432D" w14:textId="2DAA0FA4" w:rsidR="00C15212" w:rsidRPr="003C7041" w:rsidRDefault="00C15212" w:rsidP="00C15212">
                <w:pPr>
                  <w:rPr>
                    <w:color w:val="000000" w:themeColor="text1"/>
                  </w:rPr>
                </w:pPr>
                <w:r w:rsidRPr="00C15212">
                  <w:rPr>
                    <w:color w:val="0070C0"/>
                  </w:rPr>
                  <w:t>Nachname, Vorname</w:t>
                </w:r>
              </w:p>
            </w:sdtContent>
          </w:sdt>
        </w:tc>
        <w:tc>
          <w:tcPr>
            <w:tcW w:w="2379" w:type="dxa"/>
          </w:tcPr>
          <w:sdt>
            <w:sdtPr>
              <w:rPr>
                <w:color w:val="0070C0"/>
              </w:rPr>
              <w:id w:val="509649857"/>
              <w:placeholder>
                <w:docPart w:val="2D14630B8762486AB402254991D088B7"/>
              </w:placeholder>
            </w:sdtPr>
            <w:sdtEndPr/>
            <w:sdtContent>
              <w:p w14:paraId="33D2036B" w14:textId="74FE5F08" w:rsidR="00C15212" w:rsidRPr="003C7041" w:rsidRDefault="00C15212" w:rsidP="00C15212">
                <w:pPr>
                  <w:rPr>
                    <w:color w:val="000000" w:themeColor="text1"/>
                  </w:rPr>
                </w:pPr>
                <w:r w:rsidRPr="00C15212">
                  <w:rPr>
                    <w:color w:val="0070C0"/>
                  </w:rPr>
                  <w:t>Telefonnr.</w:t>
                </w:r>
              </w:p>
            </w:sdtContent>
          </w:sdt>
        </w:tc>
        <w:tc>
          <w:tcPr>
            <w:tcW w:w="2379" w:type="dxa"/>
          </w:tcPr>
          <w:sdt>
            <w:sdtPr>
              <w:rPr>
                <w:color w:val="0070C0"/>
              </w:rPr>
              <w:id w:val="-2130772579"/>
              <w:placeholder>
                <w:docPart w:val="FB9C2E56A1CB4AAFB8BB9AF0CC0B4CA6"/>
              </w:placeholder>
            </w:sdtPr>
            <w:sdtEndPr/>
            <w:sdtContent>
              <w:p w14:paraId="1AD9F345" w14:textId="0D46B816" w:rsidR="00C15212" w:rsidRPr="003C7041" w:rsidRDefault="00C15212" w:rsidP="00C15212">
                <w:pPr>
                  <w:rPr>
                    <w:color w:val="000000" w:themeColor="text1"/>
                  </w:rPr>
                </w:pPr>
                <w:r w:rsidRPr="00C15212">
                  <w:rPr>
                    <w:color w:val="0070C0"/>
                  </w:rPr>
                  <w:t>E-Mail-Adresse</w:t>
                </w:r>
              </w:p>
            </w:sdtContent>
          </w:sdt>
        </w:tc>
      </w:tr>
      <w:tr w:rsidR="00C15212" w:rsidRPr="003C7041" w14:paraId="5095BDBC" w14:textId="77777777" w:rsidTr="00C15212">
        <w:tc>
          <w:tcPr>
            <w:tcW w:w="2378" w:type="dxa"/>
            <w:vAlign w:val="center"/>
          </w:tcPr>
          <w:sdt>
            <w:sdtPr>
              <w:rPr>
                <w:color w:val="0070C0"/>
              </w:rPr>
              <w:id w:val="446980180"/>
              <w:placeholder>
                <w:docPart w:val="497DAEE905F348C1A22614509AAE0DCB"/>
              </w:placeholder>
            </w:sdtPr>
            <w:sdtEndPr/>
            <w:sdtContent>
              <w:p w14:paraId="2977682D" w14:textId="56DA3C91" w:rsidR="00C15212" w:rsidRPr="003C7041" w:rsidRDefault="00C15212" w:rsidP="00C15212">
                <w:pPr>
                  <w:rPr>
                    <w:color w:val="000000" w:themeColor="text1"/>
                  </w:rPr>
                </w:pPr>
                <w:r w:rsidRPr="00C15212">
                  <w:rPr>
                    <w:color w:val="0070C0"/>
                  </w:rPr>
                  <w:t>Falls erforderlich bitte ergänzen.</w:t>
                </w:r>
              </w:p>
            </w:sdtContent>
          </w:sdt>
        </w:tc>
        <w:tc>
          <w:tcPr>
            <w:tcW w:w="2378" w:type="dxa"/>
          </w:tcPr>
          <w:sdt>
            <w:sdtPr>
              <w:rPr>
                <w:color w:val="0070C0"/>
              </w:rPr>
              <w:id w:val="1036858710"/>
              <w:placeholder>
                <w:docPart w:val="546EE1419BEF4C7EBF4CFDBA44E74628"/>
              </w:placeholder>
            </w:sdtPr>
            <w:sdtEndPr/>
            <w:sdtContent>
              <w:p w14:paraId="64E45AB7" w14:textId="41331CCC" w:rsidR="00C15212" w:rsidRPr="003C7041" w:rsidRDefault="00C15212" w:rsidP="00C15212">
                <w:pPr>
                  <w:rPr>
                    <w:color w:val="000000" w:themeColor="text1"/>
                  </w:rPr>
                </w:pPr>
                <w:r w:rsidRPr="00C15212">
                  <w:rPr>
                    <w:color w:val="0070C0"/>
                  </w:rPr>
                  <w:t>Nachname, Vorname</w:t>
                </w:r>
              </w:p>
            </w:sdtContent>
          </w:sdt>
        </w:tc>
        <w:tc>
          <w:tcPr>
            <w:tcW w:w="2379" w:type="dxa"/>
          </w:tcPr>
          <w:sdt>
            <w:sdtPr>
              <w:rPr>
                <w:color w:val="0070C0"/>
              </w:rPr>
              <w:id w:val="1931919907"/>
              <w:placeholder>
                <w:docPart w:val="CA0AB34977BC4580B25CD0D16C1D7BE7"/>
              </w:placeholder>
            </w:sdtPr>
            <w:sdtEndPr/>
            <w:sdtContent>
              <w:p w14:paraId="27790C8D" w14:textId="68A4D198" w:rsidR="00C15212" w:rsidRPr="003C7041" w:rsidRDefault="00C15212" w:rsidP="00C15212">
                <w:pPr>
                  <w:rPr>
                    <w:color w:val="000000" w:themeColor="text1"/>
                  </w:rPr>
                </w:pPr>
                <w:r w:rsidRPr="00C15212">
                  <w:rPr>
                    <w:color w:val="0070C0"/>
                  </w:rPr>
                  <w:t>Telefonnr.</w:t>
                </w:r>
              </w:p>
            </w:sdtContent>
          </w:sdt>
        </w:tc>
        <w:tc>
          <w:tcPr>
            <w:tcW w:w="2379" w:type="dxa"/>
          </w:tcPr>
          <w:sdt>
            <w:sdtPr>
              <w:rPr>
                <w:color w:val="0070C0"/>
              </w:rPr>
              <w:id w:val="542094202"/>
              <w:placeholder>
                <w:docPart w:val="D8464BDEBE234414BCBE85BAA02115CE"/>
              </w:placeholder>
            </w:sdtPr>
            <w:sdtEndPr/>
            <w:sdtContent>
              <w:p w14:paraId="69E3508A" w14:textId="6B1F3BE6" w:rsidR="00C15212" w:rsidRPr="003C7041" w:rsidRDefault="00C15212" w:rsidP="00C15212">
                <w:pPr>
                  <w:rPr>
                    <w:color w:val="000000" w:themeColor="text1"/>
                  </w:rPr>
                </w:pPr>
                <w:r w:rsidRPr="00C15212">
                  <w:rPr>
                    <w:color w:val="0070C0"/>
                  </w:rPr>
                  <w:t>E-Mail-Adresse</w:t>
                </w:r>
              </w:p>
            </w:sdtContent>
          </w:sdt>
        </w:tc>
      </w:tr>
    </w:tbl>
    <w:p w14:paraId="7C95C3A1" w14:textId="47A75295" w:rsidR="00ED4603" w:rsidRPr="003C7041" w:rsidRDefault="00ED4603" w:rsidP="00ED4603">
      <w:pPr>
        <w:rPr>
          <w:color w:val="000000" w:themeColor="text1"/>
        </w:rPr>
      </w:pPr>
    </w:p>
    <w:p w14:paraId="7917F471" w14:textId="196ACB5A" w:rsidR="00ED4603" w:rsidRDefault="00ED4603" w:rsidP="00ED4603"/>
    <w:p w14:paraId="3107F611" w14:textId="33FCB163" w:rsidR="00966B3F" w:rsidRDefault="00966B3F">
      <w:pPr>
        <w:autoSpaceDE/>
        <w:autoSpaceDN/>
        <w:adjustRightInd/>
      </w:pPr>
      <w:r>
        <w:br w:type="page"/>
      </w:r>
    </w:p>
    <w:p w14:paraId="50400A7C" w14:textId="124D6B98" w:rsidR="00ED4603" w:rsidRPr="00ED4603" w:rsidRDefault="00ED4603" w:rsidP="00ED4603">
      <w:pPr>
        <w:pStyle w:val="berschrift1"/>
      </w:pPr>
      <w:r>
        <w:lastRenderedPageBreak/>
        <w:t>Kontakte der IBB</w:t>
      </w:r>
    </w:p>
    <w:p w14:paraId="35FE3C9E" w14:textId="2A5683A0" w:rsidR="002E11C1" w:rsidRDefault="002E11C1" w:rsidP="002E11C1"/>
    <w:p w14:paraId="40D1D257" w14:textId="77777777" w:rsidR="000146E6" w:rsidRDefault="000146E6" w:rsidP="000146E6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851"/>
        <w:gridCol w:w="3029"/>
        <w:gridCol w:w="855"/>
        <w:gridCol w:w="3779"/>
      </w:tblGrid>
      <w:tr w:rsidR="000146E6" w14:paraId="372C4A83" w14:textId="77777777" w:rsidTr="00C15212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F274D" w14:textId="77777777" w:rsidR="000146E6" w:rsidRPr="00C15212" w:rsidRDefault="000146E6">
            <w:pPr>
              <w:jc w:val="left"/>
              <w:rPr>
                <w:b/>
                <w:bCs/>
              </w:rPr>
            </w:pPr>
            <w:r w:rsidRPr="00583EEC">
              <w:rPr>
                <w:b/>
                <w:bCs/>
              </w:rPr>
              <w:t>Thema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38AB1" w14:textId="77777777" w:rsidR="000146E6" w:rsidRPr="00C15212" w:rsidRDefault="000146E6">
            <w:pPr>
              <w:jc w:val="left"/>
              <w:rPr>
                <w:b/>
                <w:bCs/>
              </w:rPr>
            </w:pPr>
            <w:r w:rsidRPr="00583EEC">
              <w:rPr>
                <w:b/>
                <w:bCs/>
              </w:rPr>
              <w:t>Kontakt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C7A5A" w14:textId="77777777" w:rsidR="000146E6" w:rsidRPr="00C15212" w:rsidRDefault="000146E6">
            <w:pPr>
              <w:jc w:val="left"/>
              <w:rPr>
                <w:b/>
                <w:bCs/>
              </w:rPr>
            </w:pPr>
            <w:r w:rsidRPr="00583EEC">
              <w:rPr>
                <w:b/>
                <w:bCs/>
              </w:rPr>
              <w:t>Telefon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E7E33" w14:textId="77777777" w:rsidR="000146E6" w:rsidRPr="00C15212" w:rsidRDefault="000146E6">
            <w:pPr>
              <w:jc w:val="left"/>
              <w:rPr>
                <w:b/>
                <w:bCs/>
              </w:rPr>
            </w:pPr>
            <w:r w:rsidRPr="00583EEC">
              <w:rPr>
                <w:b/>
                <w:bCs/>
              </w:rPr>
              <w:t>E-Mail</w:t>
            </w:r>
          </w:p>
        </w:tc>
      </w:tr>
      <w:tr w:rsidR="000146E6" w14:paraId="2A4BB136" w14:textId="77777777" w:rsidTr="00C15212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3514B" w14:textId="77777777" w:rsidR="000146E6" w:rsidRDefault="000146E6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Übergreifender Ansprechpartner [dAM]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26B96" w14:textId="6551EBB8" w:rsidR="000146E6" w:rsidRPr="00C15212" w:rsidRDefault="000146E6">
            <w:pPr>
              <w:jc w:val="left"/>
            </w:pPr>
            <w:r w:rsidRPr="00C15212">
              <w:t xml:space="preserve">Fachbreich </w:t>
            </w:r>
            <w:r w:rsidR="00966B3F" w:rsidRPr="00C15212">
              <w:t>KM-6</w:t>
            </w:r>
          </w:p>
          <w:p w14:paraId="3DA61BF4" w14:textId="2BDF31EC" w:rsidR="000146E6" w:rsidRPr="00966B3F" w:rsidRDefault="00966B3F" w:rsidP="00B131CA">
            <w:pPr>
              <w:jc w:val="left"/>
            </w:pPr>
            <w:r w:rsidRPr="00C15212">
              <w:t>Auftragsmanagement</w:t>
            </w:r>
            <w:r w:rsidR="000146E6" w:rsidRPr="00C15212">
              <w:t xml:space="preserve"> </w:t>
            </w:r>
            <w:r w:rsidR="00B131CA" w:rsidRPr="00966B3F">
              <w:t>DLV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B3DE7" w14:textId="3DFD049C" w:rsidR="000146E6" w:rsidRPr="00966B3F" w:rsidRDefault="000146E6">
            <w:pPr>
              <w:jc w:val="left"/>
            </w:pPr>
            <w:r w:rsidRPr="00C15212">
              <w:t>030/ 2125-</w:t>
            </w:r>
            <w:r w:rsidR="00966B3F" w:rsidRPr="00966B3F">
              <w:t>6060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29932" w14:textId="6673007B" w:rsidR="000146E6" w:rsidRDefault="004930AB" w:rsidP="00B131CA">
            <w:pPr>
              <w:jc w:val="left"/>
            </w:pPr>
            <w:r>
              <w:t>technische.pruefung</w:t>
            </w:r>
            <w:r w:rsidR="00966B3F" w:rsidRPr="00C15212">
              <w:t>@ibb.de</w:t>
            </w:r>
          </w:p>
        </w:tc>
      </w:tr>
      <w:tr w:rsidR="000146E6" w14:paraId="2ADEA2B8" w14:textId="77777777" w:rsidTr="00C15212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A383D" w14:textId="77777777" w:rsidR="000146E6" w:rsidRDefault="000146E6">
            <w:pPr>
              <w:jc w:val="left"/>
            </w:pPr>
            <w:r>
              <w:rPr>
                <w:color w:val="000000" w:themeColor="text1"/>
              </w:rPr>
              <w:t>Ansprechpartner:in für Sicherheitsvorfälle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C566A" w14:textId="77777777" w:rsidR="000146E6" w:rsidRDefault="000146E6">
            <w:pPr>
              <w:jc w:val="left"/>
            </w:pPr>
            <w:r>
              <w:t>Informationssicherheitsbeauftragter (ISB)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BDEF7" w14:textId="2BDBD333" w:rsidR="000146E6" w:rsidRDefault="000146E6">
            <w:pPr>
              <w:jc w:val="left"/>
            </w:pPr>
            <w:r>
              <w:t>030-2125-2</w:t>
            </w:r>
            <w:r w:rsidR="15369A5E">
              <w:t>337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55945" w14:textId="77777777" w:rsidR="000146E6" w:rsidRDefault="000146E6">
            <w:pPr>
              <w:jc w:val="left"/>
            </w:pPr>
            <w:r>
              <w:t>Informationssicherheitsmanagement@ibb.de</w:t>
            </w:r>
          </w:p>
        </w:tc>
      </w:tr>
      <w:tr w:rsidR="000146E6" w14:paraId="1DAB5EA1" w14:textId="77777777" w:rsidTr="00C15212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52531" w14:textId="77777777" w:rsidR="000146E6" w:rsidRDefault="000146E6">
            <w:pPr>
              <w:jc w:val="left"/>
            </w:pPr>
            <w:r>
              <w:rPr>
                <w:color w:val="000000" w:themeColor="text1"/>
              </w:rPr>
              <w:t>Ansprechpartner:in für Sicherheitsprobleme und sicherheitsrelevante Ereignisse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0930E" w14:textId="77777777" w:rsidR="000146E6" w:rsidRDefault="000146E6">
            <w:pPr>
              <w:jc w:val="left"/>
            </w:pPr>
            <w:r>
              <w:t>Informationssicherheitsbeauftragter (ISB)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65A26" w14:textId="168461BE" w:rsidR="000146E6" w:rsidRDefault="000146E6">
            <w:pPr>
              <w:jc w:val="left"/>
            </w:pPr>
            <w:r>
              <w:t>030-2125-2</w:t>
            </w:r>
            <w:r w:rsidR="15369A5E">
              <w:t>337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D4A62" w14:textId="77777777" w:rsidR="000146E6" w:rsidRDefault="000146E6">
            <w:pPr>
              <w:jc w:val="left"/>
            </w:pPr>
            <w:r>
              <w:t>Informationssicherheitsmanagement@ibb.de</w:t>
            </w:r>
          </w:p>
        </w:tc>
      </w:tr>
      <w:tr w:rsidR="000146E6" w14:paraId="1374B79F" w14:textId="77777777" w:rsidTr="00C15212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A15D6" w14:textId="77777777" w:rsidR="000146E6" w:rsidRDefault="000146E6">
            <w:pPr>
              <w:jc w:val="left"/>
            </w:pPr>
            <w:r>
              <w:rPr>
                <w:color w:val="000000" w:themeColor="text1"/>
              </w:rPr>
              <w:t>Ansprechpartner:in für die Meldung technischer Schwachstellen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49A4B" w14:textId="77777777" w:rsidR="000146E6" w:rsidRDefault="000146E6">
            <w:pPr>
              <w:jc w:val="left"/>
            </w:pPr>
            <w:r>
              <w:t>Informationssicherheitsbeauftragter (ISB)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00A21" w14:textId="58E56162" w:rsidR="000146E6" w:rsidRDefault="000146E6">
            <w:pPr>
              <w:jc w:val="left"/>
            </w:pPr>
            <w:r>
              <w:t>030-2125-2</w:t>
            </w:r>
            <w:r w:rsidR="15369A5E">
              <w:t>337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1A0DB" w14:textId="77777777" w:rsidR="000146E6" w:rsidRDefault="000146E6">
            <w:pPr>
              <w:jc w:val="left"/>
            </w:pPr>
            <w:r>
              <w:t>Informationssicherheitsmanagement@ibb.de</w:t>
            </w:r>
          </w:p>
        </w:tc>
      </w:tr>
      <w:tr w:rsidR="000146E6" w14:paraId="10009507" w14:textId="77777777" w:rsidTr="00C15212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4FBDD" w14:textId="77777777" w:rsidR="000146E6" w:rsidRDefault="000146E6">
            <w:pPr>
              <w:jc w:val="left"/>
            </w:pPr>
            <w:r>
              <w:rPr>
                <w:color w:val="000000" w:themeColor="text1"/>
              </w:rPr>
              <w:t>Ansprechpartner:in für technische und organisatorische Probleme beim Datenaustausch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F5AD3" w14:textId="77777777" w:rsidR="000146E6" w:rsidRDefault="000146E6">
            <w:pPr>
              <w:jc w:val="left"/>
            </w:pPr>
            <w:r>
              <w:t>IBB Hotline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C2F22" w14:textId="737A5CD2" w:rsidR="000146E6" w:rsidRDefault="000146E6">
            <w:pPr>
              <w:jc w:val="left"/>
            </w:pPr>
            <w:r>
              <w:t>030/ 2125- 25</w:t>
            </w:r>
            <w:r w:rsidR="3B8D2D82">
              <w:t>9</w:t>
            </w:r>
            <w:r>
              <w:t>5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92D6D" w14:textId="77777777" w:rsidR="000146E6" w:rsidRDefault="000146E6">
            <w:pPr>
              <w:jc w:val="left"/>
            </w:pPr>
            <w:r>
              <w:t>hotline@ibb.de</w:t>
            </w:r>
          </w:p>
        </w:tc>
      </w:tr>
      <w:tr w:rsidR="000146E6" w14:paraId="4301A93C" w14:textId="77777777" w:rsidTr="00C15212"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1ECA3" w14:textId="77777777" w:rsidR="000146E6" w:rsidRDefault="000146E6">
            <w:pPr>
              <w:jc w:val="left"/>
            </w:pPr>
            <w:r>
              <w:rPr>
                <w:color w:val="000000" w:themeColor="text1"/>
              </w:rPr>
              <w:t>Ansprechpartner:in für organisatorische und technische Fragen zur Netzanbindung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FDA72" w14:textId="77777777" w:rsidR="000146E6" w:rsidRDefault="000146E6">
            <w:pPr>
              <w:jc w:val="left"/>
            </w:pPr>
            <w:r>
              <w:t>IBB Hotline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C07DA" w14:textId="222C0812" w:rsidR="000146E6" w:rsidRDefault="000146E6">
            <w:pPr>
              <w:jc w:val="left"/>
            </w:pPr>
            <w:r>
              <w:t>030/ 2125- 25</w:t>
            </w:r>
            <w:r w:rsidR="3B8D2D82">
              <w:t>9</w:t>
            </w:r>
            <w:r>
              <w:t>5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623A2" w14:textId="77777777" w:rsidR="000146E6" w:rsidRDefault="000146E6">
            <w:pPr>
              <w:jc w:val="left"/>
            </w:pPr>
            <w:r>
              <w:t>hotline@ibb.de</w:t>
            </w:r>
          </w:p>
        </w:tc>
      </w:tr>
    </w:tbl>
    <w:p w14:paraId="3AF488EB" w14:textId="77777777" w:rsidR="000146E6" w:rsidRDefault="000146E6" w:rsidP="000146E6"/>
    <w:p w14:paraId="5235716B" w14:textId="77777777" w:rsidR="000146E6" w:rsidRDefault="000146E6" w:rsidP="000146E6"/>
    <w:p w14:paraId="674CEBBD" w14:textId="77777777" w:rsidR="000146E6" w:rsidRDefault="000146E6" w:rsidP="000146E6"/>
    <w:p w14:paraId="54045323" w14:textId="77777777" w:rsidR="002E11C1" w:rsidRPr="002E11C1" w:rsidRDefault="002E11C1" w:rsidP="002E11C1"/>
    <w:sectPr w:rsidR="002E11C1" w:rsidRPr="002E11C1" w:rsidSect="00583EEC">
      <w:headerReference w:type="default" r:id="rId11"/>
      <w:footerReference w:type="default" r:id="rId12"/>
      <w:pgSz w:w="11906" w:h="16838" w:code="9"/>
      <w:pgMar w:top="2552" w:right="964" w:bottom="1134" w:left="1418" w:header="765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73DD88" w14:textId="77777777" w:rsidR="004E513F" w:rsidRDefault="004E513F">
      <w:r>
        <w:separator/>
      </w:r>
    </w:p>
  </w:endnote>
  <w:endnote w:type="continuationSeparator" w:id="0">
    <w:p w14:paraId="6A85CAAD" w14:textId="77777777" w:rsidR="004E513F" w:rsidRDefault="004E5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595409" w14:textId="30CB1378" w:rsidR="00EB121D" w:rsidRPr="00EB121D" w:rsidRDefault="00EB121D" w:rsidP="00EB121D">
    <w:pPr>
      <w:pStyle w:val="Fuzeile"/>
      <w:tabs>
        <w:tab w:val="clear" w:pos="9072"/>
        <w:tab w:val="right" w:pos="9498"/>
      </w:tabs>
      <w:rPr>
        <w:sz w:val="16"/>
        <w:szCs w:val="16"/>
      </w:rPr>
    </w:pPr>
    <w:r w:rsidRPr="00EB121D">
      <w:rPr>
        <w:sz w:val="16"/>
        <w:szCs w:val="16"/>
      </w:rPr>
      <w:tab/>
    </w:r>
    <w:r w:rsidRPr="00EB121D">
      <w:rPr>
        <w:sz w:val="16"/>
        <w:szCs w:val="16"/>
      </w:rPr>
      <w:tab/>
      <w:t xml:space="preserve">Seite </w:t>
    </w:r>
    <w:r w:rsidRPr="00C15212">
      <w:rPr>
        <w:noProof/>
        <w:sz w:val="16"/>
        <w:szCs w:val="16"/>
      </w:rPr>
      <w:fldChar w:fldCharType="begin"/>
    </w:r>
    <w:r w:rsidRPr="00EB121D">
      <w:rPr>
        <w:sz w:val="16"/>
        <w:szCs w:val="16"/>
      </w:rPr>
      <w:instrText xml:space="preserve"> PAGE   \* MERGEFORMAT </w:instrText>
    </w:r>
    <w:r w:rsidRPr="00C15212">
      <w:rPr>
        <w:sz w:val="16"/>
        <w:szCs w:val="16"/>
      </w:rPr>
      <w:fldChar w:fldCharType="separate"/>
    </w:r>
    <w:r w:rsidR="004930AB">
      <w:rPr>
        <w:noProof/>
        <w:sz w:val="16"/>
        <w:szCs w:val="16"/>
      </w:rPr>
      <w:t>2</w:t>
    </w:r>
    <w:r w:rsidRPr="00C15212">
      <w:rPr>
        <w:noProof/>
        <w:sz w:val="16"/>
        <w:szCs w:val="16"/>
      </w:rPr>
      <w:fldChar w:fldCharType="end"/>
    </w:r>
    <w:r w:rsidRPr="00EB121D">
      <w:rPr>
        <w:sz w:val="16"/>
        <w:szCs w:val="16"/>
      </w:rPr>
      <w:t xml:space="preserve"> von </w:t>
    </w:r>
    <w:r w:rsidR="004930AB">
      <w:fldChar w:fldCharType="begin"/>
    </w:r>
    <w:r w:rsidR="004930AB">
      <w:instrText xml:space="preserve"> NUMPAGES   \* MERGEFORMAT </w:instrText>
    </w:r>
    <w:r w:rsidR="004930AB">
      <w:fldChar w:fldCharType="separate"/>
    </w:r>
    <w:r w:rsidR="004930AB" w:rsidRPr="004930AB">
      <w:rPr>
        <w:noProof/>
        <w:sz w:val="16"/>
        <w:szCs w:val="16"/>
      </w:rPr>
      <w:t>2</w:t>
    </w:r>
    <w:r w:rsidR="004930AB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CC1D0" w14:textId="77777777" w:rsidR="004E513F" w:rsidRDefault="004E513F">
      <w:r>
        <w:separator/>
      </w:r>
    </w:p>
  </w:footnote>
  <w:footnote w:type="continuationSeparator" w:id="0">
    <w:p w14:paraId="7FD11557" w14:textId="77777777" w:rsidR="004E513F" w:rsidRDefault="004E51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69C71D" w14:textId="77777777" w:rsidR="00874FD3" w:rsidRDefault="00BC1143">
    <w:pPr>
      <w:pStyle w:val="Kopfzeile"/>
    </w:pPr>
    <w:r>
      <w:rPr>
        <w:noProof/>
        <w:snapToGrid/>
      </w:rPr>
      <w:drawing>
        <wp:anchor distT="0" distB="0" distL="114300" distR="114300" simplePos="0" relativeHeight="251657728" behindDoc="0" locked="0" layoutInCell="1" allowOverlap="0" wp14:anchorId="14625799" wp14:editId="1BC74BB8">
          <wp:simplePos x="0" y="0"/>
          <wp:positionH relativeFrom="page">
            <wp:posOffset>5184775</wp:posOffset>
          </wp:positionH>
          <wp:positionV relativeFrom="page">
            <wp:posOffset>540385</wp:posOffset>
          </wp:positionV>
          <wp:extent cx="1814400" cy="486000"/>
          <wp:effectExtent l="0" t="0" r="0" b="9525"/>
          <wp:wrapNone/>
          <wp:docPr id="1" name="Bild 1" descr="logo_IBB_PC_RGB_pri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IBB_PC_RGB_prin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4400" cy="486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26F01"/>
    <w:multiLevelType w:val="hybridMultilevel"/>
    <w:tmpl w:val="9F1C6AD8"/>
    <w:lvl w:ilvl="0" w:tplc="076ACF6A">
      <w:start w:val="2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41C4A"/>
    <w:multiLevelType w:val="hybridMultilevel"/>
    <w:tmpl w:val="F9E2D43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3386B"/>
    <w:multiLevelType w:val="multilevel"/>
    <w:tmpl w:val="41B07E16"/>
    <w:lvl w:ilvl="0">
      <w:start w:val="1"/>
      <w:numFmt w:val="decimal"/>
      <w:pStyle w:val="1"/>
      <w:lvlText w:val="%1."/>
      <w:lvlJc w:val="left"/>
      <w:pPr>
        <w:ind w:left="720" w:hanging="360"/>
      </w:pPr>
    </w:lvl>
    <w:lvl w:ilvl="1">
      <w:start w:val="1"/>
      <w:numFmt w:val="decimal"/>
      <w:pStyle w:val="2"/>
      <w:isLgl/>
      <w:lvlText w:val="%1.%2"/>
      <w:lvlJc w:val="left"/>
      <w:pPr>
        <w:ind w:left="1080" w:hanging="720"/>
      </w:pPr>
    </w:lvl>
    <w:lvl w:ilvl="2">
      <w:start w:val="1"/>
      <w:numFmt w:val="decimal"/>
      <w:pStyle w:val="3"/>
      <w:isLgl/>
      <w:lvlText w:val="%1.%2.%3"/>
      <w:lvlJc w:val="left"/>
      <w:pPr>
        <w:ind w:left="1004" w:hanging="720"/>
      </w:pPr>
    </w:lvl>
    <w:lvl w:ilvl="3">
      <w:start w:val="1"/>
      <w:numFmt w:val="decimal"/>
      <w:pStyle w:val="4"/>
      <w:isLgl/>
      <w:lvlText w:val="%1.%2.%3.%4"/>
      <w:lvlJc w:val="left"/>
      <w:pPr>
        <w:ind w:left="1440" w:hanging="1080"/>
      </w:pPr>
    </w:lvl>
    <w:lvl w:ilvl="4">
      <w:start w:val="1"/>
      <w:numFmt w:val="decimal"/>
      <w:pStyle w:val="5"/>
      <w:isLgl/>
      <w:lvlText w:val="%1.%2.%3.%4.%5"/>
      <w:lvlJc w:val="left"/>
      <w:pPr>
        <w:ind w:left="1800" w:hanging="144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2160" w:hanging="180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3" w15:restartNumberingAfterBreak="0">
    <w:nsid w:val="12E93141"/>
    <w:multiLevelType w:val="multilevel"/>
    <w:tmpl w:val="11CAAE6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19796931"/>
    <w:multiLevelType w:val="hybridMultilevel"/>
    <w:tmpl w:val="F9E2D43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A3787D"/>
    <w:multiLevelType w:val="hybridMultilevel"/>
    <w:tmpl w:val="CAD86A18"/>
    <w:lvl w:ilvl="0" w:tplc="040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F8605D"/>
    <w:multiLevelType w:val="hybridMultilevel"/>
    <w:tmpl w:val="236433E6"/>
    <w:lvl w:ilvl="0" w:tplc="932C9FF8">
      <w:start w:val="1"/>
      <w:numFmt w:val="decimal"/>
      <w:lvlText w:val="(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27C01"/>
    <w:multiLevelType w:val="hybridMultilevel"/>
    <w:tmpl w:val="076AEE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C84B68"/>
    <w:multiLevelType w:val="hybridMultilevel"/>
    <w:tmpl w:val="BC5C91DA"/>
    <w:lvl w:ilvl="0" w:tplc="04070015">
      <w:start w:val="1"/>
      <w:numFmt w:val="decimal"/>
      <w:lvlText w:val="(%1)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5444BA6"/>
    <w:multiLevelType w:val="hybridMultilevel"/>
    <w:tmpl w:val="C5222E9A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70F111C"/>
    <w:multiLevelType w:val="multilevel"/>
    <w:tmpl w:val="DB08600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 w15:restartNumberingAfterBreak="0">
    <w:nsid w:val="78005793"/>
    <w:multiLevelType w:val="hybridMultilevel"/>
    <w:tmpl w:val="2A50878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E034A5"/>
    <w:multiLevelType w:val="hybridMultilevel"/>
    <w:tmpl w:val="09404F06"/>
    <w:lvl w:ilvl="0" w:tplc="2C62313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2E44B5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>
    <w:abstractNumId w:val="10"/>
  </w:num>
  <w:num w:numId="2">
    <w:abstractNumId w:val="3"/>
  </w:num>
  <w:num w:numId="3">
    <w:abstractNumId w:val="13"/>
  </w:num>
  <w:num w:numId="4">
    <w:abstractNumId w:val="5"/>
  </w:num>
  <w:num w:numId="5">
    <w:abstractNumId w:val="11"/>
  </w:num>
  <w:num w:numId="6">
    <w:abstractNumId w:val="8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"/>
  </w:num>
  <w:num w:numId="12">
    <w:abstractNumId w:val="7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9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xE4BTyGJSApCvRqLiCH/4k8b+mF9qdLjSTBDpCYvlhu36BRXlhCm0aLIIGN+oi82KjWb+XseV4Lfq5TwFE0Bg==" w:salt="z7aniqZyKXx2cXBRTcqtQ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13F"/>
    <w:rsid w:val="000146E6"/>
    <w:rsid w:val="000613C3"/>
    <w:rsid w:val="00092EB7"/>
    <w:rsid w:val="001324BA"/>
    <w:rsid w:val="00163946"/>
    <w:rsid w:val="00167041"/>
    <w:rsid w:val="00182B47"/>
    <w:rsid w:val="001E00FE"/>
    <w:rsid w:val="001E6A87"/>
    <w:rsid w:val="00211EF2"/>
    <w:rsid w:val="00243819"/>
    <w:rsid w:val="00246D61"/>
    <w:rsid w:val="002C51EA"/>
    <w:rsid w:val="002D51D6"/>
    <w:rsid w:val="002E11C1"/>
    <w:rsid w:val="00337E0D"/>
    <w:rsid w:val="0034551B"/>
    <w:rsid w:val="00355B9F"/>
    <w:rsid w:val="00386F2E"/>
    <w:rsid w:val="003C3846"/>
    <w:rsid w:val="003C7041"/>
    <w:rsid w:val="00424137"/>
    <w:rsid w:val="004244DD"/>
    <w:rsid w:val="004469F8"/>
    <w:rsid w:val="00451296"/>
    <w:rsid w:val="004930AB"/>
    <w:rsid w:val="00496C81"/>
    <w:rsid w:val="004C46E3"/>
    <w:rsid w:val="004E513F"/>
    <w:rsid w:val="00504810"/>
    <w:rsid w:val="0051609B"/>
    <w:rsid w:val="00532987"/>
    <w:rsid w:val="00556BA6"/>
    <w:rsid w:val="005836C1"/>
    <w:rsid w:val="00583EEC"/>
    <w:rsid w:val="005A4CDA"/>
    <w:rsid w:val="005E4C58"/>
    <w:rsid w:val="005E51D4"/>
    <w:rsid w:val="005F422A"/>
    <w:rsid w:val="00642BF9"/>
    <w:rsid w:val="00656748"/>
    <w:rsid w:val="0066733E"/>
    <w:rsid w:val="006934EF"/>
    <w:rsid w:val="006958EF"/>
    <w:rsid w:val="006A3E06"/>
    <w:rsid w:val="006A4FB4"/>
    <w:rsid w:val="006B06AE"/>
    <w:rsid w:val="006B0F22"/>
    <w:rsid w:val="006B3B5E"/>
    <w:rsid w:val="006C29B1"/>
    <w:rsid w:val="006E4AD3"/>
    <w:rsid w:val="00710B5E"/>
    <w:rsid w:val="00716FD4"/>
    <w:rsid w:val="00717CB5"/>
    <w:rsid w:val="00733957"/>
    <w:rsid w:val="00734298"/>
    <w:rsid w:val="007A6C4A"/>
    <w:rsid w:val="007D4683"/>
    <w:rsid w:val="007E7099"/>
    <w:rsid w:val="00826467"/>
    <w:rsid w:val="00846D8F"/>
    <w:rsid w:val="00852484"/>
    <w:rsid w:val="008631E5"/>
    <w:rsid w:val="00874FD3"/>
    <w:rsid w:val="008D7D2E"/>
    <w:rsid w:val="008E2925"/>
    <w:rsid w:val="008F0B14"/>
    <w:rsid w:val="00927C6F"/>
    <w:rsid w:val="00966B3F"/>
    <w:rsid w:val="00984D66"/>
    <w:rsid w:val="009873F1"/>
    <w:rsid w:val="009D7C30"/>
    <w:rsid w:val="00A53326"/>
    <w:rsid w:val="00B131CA"/>
    <w:rsid w:val="00B50103"/>
    <w:rsid w:val="00BC1143"/>
    <w:rsid w:val="00BC5111"/>
    <w:rsid w:val="00BE0906"/>
    <w:rsid w:val="00C005B8"/>
    <w:rsid w:val="00C00C9E"/>
    <w:rsid w:val="00C03B31"/>
    <w:rsid w:val="00C15212"/>
    <w:rsid w:val="00C1621B"/>
    <w:rsid w:val="00C21552"/>
    <w:rsid w:val="00C912E8"/>
    <w:rsid w:val="00C93416"/>
    <w:rsid w:val="00CA3ADF"/>
    <w:rsid w:val="00CD6DF8"/>
    <w:rsid w:val="00CF5A9A"/>
    <w:rsid w:val="00D20E58"/>
    <w:rsid w:val="00D2474F"/>
    <w:rsid w:val="00D62E6E"/>
    <w:rsid w:val="00D664B5"/>
    <w:rsid w:val="00D748F7"/>
    <w:rsid w:val="00DB0B91"/>
    <w:rsid w:val="00DF5721"/>
    <w:rsid w:val="00E16EC7"/>
    <w:rsid w:val="00E82967"/>
    <w:rsid w:val="00EB121D"/>
    <w:rsid w:val="00ED4603"/>
    <w:rsid w:val="00F22382"/>
    <w:rsid w:val="00F333B9"/>
    <w:rsid w:val="00F412DB"/>
    <w:rsid w:val="00F507C8"/>
    <w:rsid w:val="00F76D0C"/>
    <w:rsid w:val="00F85D3C"/>
    <w:rsid w:val="00F94A13"/>
    <w:rsid w:val="00FB5177"/>
    <w:rsid w:val="00FC3157"/>
    <w:rsid w:val="00FE5D8B"/>
    <w:rsid w:val="15369A5E"/>
    <w:rsid w:val="3B8D2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5E473ACC"/>
  <w15:docId w15:val="{35058C6C-9DCE-4195-A0E9-5A052A849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E2925"/>
    <w:pPr>
      <w:autoSpaceDE w:val="0"/>
      <w:autoSpaceDN w:val="0"/>
      <w:adjustRightInd w:val="0"/>
    </w:pPr>
    <w:rPr>
      <w:rFonts w:ascii="Arial" w:hAnsi="Arial"/>
      <w:snapToGrid w:val="0"/>
      <w:sz w:val="22"/>
    </w:rPr>
  </w:style>
  <w:style w:type="paragraph" w:styleId="berschrift1">
    <w:name w:val="heading 1"/>
    <w:basedOn w:val="Standard"/>
    <w:next w:val="Standard"/>
    <w:qFormat/>
    <w:pPr>
      <w:keepNext/>
      <w:numPr>
        <w:numId w:val="3"/>
      </w:numPr>
      <w:spacing w:before="240" w:after="240"/>
      <w:outlineLvl w:val="0"/>
    </w:pPr>
    <w:rPr>
      <w:b/>
      <w:kern w:val="32"/>
      <w:sz w:val="36"/>
      <w:u w:val="single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3"/>
      </w:numPr>
      <w:spacing w:before="360" w:after="240"/>
      <w:outlineLvl w:val="1"/>
    </w:pPr>
    <w:rPr>
      <w:b/>
      <w:sz w:val="36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3"/>
      </w:numPr>
      <w:spacing w:before="240" w:after="240"/>
      <w:ind w:right="-470"/>
      <w:outlineLvl w:val="2"/>
    </w:pPr>
    <w:rPr>
      <w:b/>
      <w:sz w:val="32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3"/>
      </w:numPr>
      <w:spacing w:before="240"/>
      <w:outlineLvl w:val="3"/>
    </w:pPr>
    <w:rPr>
      <w:b/>
      <w:sz w:val="28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E513F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color w:val="008198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E513F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color w:val="005565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E513F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5565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E513F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E513F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rPr>
      <w:rFonts w:ascii="Courier New" w:hAnsi="Courier New"/>
    </w:rPr>
  </w:style>
  <w:style w:type="paragraph" w:styleId="Verzeichnis2">
    <w:name w:val="toc 2"/>
    <w:basedOn w:val="Standard"/>
    <w:next w:val="Standard"/>
    <w:autoRedefine/>
    <w:semiHidden/>
    <w:pPr>
      <w:ind w:left="221"/>
    </w:pPr>
  </w:style>
  <w:style w:type="paragraph" w:styleId="Verzeichnis1">
    <w:name w:val="toc 1"/>
    <w:basedOn w:val="Standard"/>
    <w:next w:val="Standard"/>
    <w:autoRedefine/>
    <w:semiHidden/>
    <w:pPr>
      <w:tabs>
        <w:tab w:val="right" w:leader="dot" w:pos="9060"/>
      </w:tabs>
    </w:pPr>
    <w:rPr>
      <w:noProof/>
    </w:rPr>
  </w:style>
  <w:style w:type="table" w:styleId="Tabellenraster">
    <w:name w:val="Table Grid"/>
    <w:basedOn w:val="NormaleTabelle"/>
    <w:rsid w:val="00FE5D8B"/>
    <w:pPr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FE5D8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E5D8B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FE5D8B"/>
    <w:rPr>
      <w:rFonts w:ascii="Tahoma" w:hAnsi="Tahoma" w:cs="Tahoma"/>
      <w:sz w:val="16"/>
      <w:szCs w:val="16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E513F"/>
    <w:rPr>
      <w:rFonts w:asciiTheme="majorHAnsi" w:eastAsiaTheme="majorEastAsia" w:hAnsiTheme="majorHAnsi" w:cstheme="majorBidi"/>
      <w:snapToGrid w:val="0"/>
      <w:color w:val="008198" w:themeColor="accent1" w:themeShade="BF"/>
      <w:sz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E513F"/>
    <w:rPr>
      <w:rFonts w:asciiTheme="majorHAnsi" w:eastAsiaTheme="majorEastAsia" w:hAnsiTheme="majorHAnsi" w:cstheme="majorBidi"/>
      <w:snapToGrid w:val="0"/>
      <w:color w:val="005565" w:themeColor="accent1" w:themeShade="7F"/>
      <w:sz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E513F"/>
    <w:rPr>
      <w:rFonts w:asciiTheme="majorHAnsi" w:eastAsiaTheme="majorEastAsia" w:hAnsiTheme="majorHAnsi" w:cstheme="majorBidi"/>
      <w:i/>
      <w:iCs/>
      <w:snapToGrid w:val="0"/>
      <w:color w:val="005565" w:themeColor="accent1" w:themeShade="7F"/>
      <w:sz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E513F"/>
    <w:rPr>
      <w:rFonts w:asciiTheme="majorHAnsi" w:eastAsiaTheme="majorEastAsia" w:hAnsiTheme="majorHAnsi" w:cstheme="majorBidi"/>
      <w:snapToGrid w:val="0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E513F"/>
    <w:rPr>
      <w:rFonts w:asciiTheme="majorHAnsi" w:eastAsiaTheme="majorEastAsia" w:hAnsiTheme="majorHAnsi" w:cstheme="majorBidi"/>
      <w:i/>
      <w:iCs/>
      <w:snapToGrid w:val="0"/>
      <w:color w:val="272727" w:themeColor="text1" w:themeTint="D8"/>
      <w:sz w:val="21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4E513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E513F"/>
    <w:rPr>
      <w:rFonts w:asciiTheme="majorHAnsi" w:eastAsiaTheme="majorEastAsia" w:hAnsiTheme="majorHAnsi" w:cstheme="majorBidi"/>
      <w:snapToGrid w:val="0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E51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E513F"/>
    <w:rPr>
      <w:rFonts w:asciiTheme="minorHAnsi" w:eastAsiaTheme="minorEastAsia" w:hAnsiTheme="minorHAnsi" w:cstheme="minorBidi"/>
      <w:snapToGrid w:val="0"/>
      <w:color w:val="5A5A5A" w:themeColor="text1" w:themeTint="A5"/>
      <w:spacing w:val="15"/>
      <w:sz w:val="22"/>
      <w:szCs w:val="22"/>
    </w:rPr>
  </w:style>
  <w:style w:type="paragraph" w:styleId="Listenabsatz">
    <w:name w:val="List Paragraph"/>
    <w:basedOn w:val="Standard"/>
    <w:uiPriority w:val="34"/>
    <w:qFormat/>
    <w:rsid w:val="00496C81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D2474F"/>
    <w:rPr>
      <w:color w:val="0495C5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B06A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B06A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B06AE"/>
    <w:rPr>
      <w:rFonts w:ascii="Arial" w:hAnsi="Arial"/>
      <w:snapToGrid w:val="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B06A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B06AE"/>
    <w:rPr>
      <w:rFonts w:ascii="Arial" w:hAnsi="Arial"/>
      <w:b/>
      <w:bCs/>
      <w:snapToGrid w:val="0"/>
    </w:rPr>
  </w:style>
  <w:style w:type="character" w:styleId="BesuchterLink">
    <w:name w:val="FollowedHyperlink"/>
    <w:basedOn w:val="Absatz-Standardschriftart"/>
    <w:uiPriority w:val="99"/>
    <w:semiHidden/>
    <w:unhideWhenUsed/>
    <w:rsid w:val="006B3B5E"/>
    <w:rPr>
      <w:color w:val="666666" w:themeColor="followedHyperlink"/>
      <w:u w:val="single"/>
    </w:rPr>
  </w:style>
  <w:style w:type="paragraph" w:styleId="Beschriftung">
    <w:name w:val="caption"/>
    <w:basedOn w:val="Standard"/>
    <w:next w:val="Standard"/>
    <w:uiPriority w:val="35"/>
    <w:qFormat/>
    <w:rsid w:val="00F507C8"/>
    <w:pPr>
      <w:autoSpaceDE/>
      <w:autoSpaceDN/>
      <w:adjustRightInd/>
      <w:spacing w:before="120" w:after="120"/>
    </w:pPr>
    <w:rPr>
      <w:b/>
      <w:bCs/>
      <w:snapToGrid/>
      <w:sz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507C8"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507C8"/>
    <w:rPr>
      <w:rFonts w:ascii="Arial" w:hAnsi="Arial"/>
      <w:snapToGrid w:val="0"/>
    </w:rPr>
  </w:style>
  <w:style w:type="character" w:styleId="Funotenzeichen">
    <w:name w:val="footnote reference"/>
    <w:basedOn w:val="Absatz-Standardschriftart"/>
    <w:uiPriority w:val="99"/>
    <w:semiHidden/>
    <w:unhideWhenUsed/>
    <w:rsid w:val="00F507C8"/>
    <w:rPr>
      <w:vertAlign w:val="superscript"/>
    </w:rPr>
  </w:style>
  <w:style w:type="paragraph" w:customStyle="1" w:styleId="1">
    <w:name w:val="Ü1"/>
    <w:basedOn w:val="berschrift1"/>
    <w:qFormat/>
    <w:rsid w:val="00733957"/>
    <w:pPr>
      <w:numPr>
        <w:numId w:val="13"/>
      </w:numPr>
      <w:autoSpaceDE/>
      <w:autoSpaceDN/>
      <w:adjustRightInd/>
      <w:spacing w:before="120" w:after="120"/>
    </w:pPr>
    <w:rPr>
      <w:rFonts w:cs="Arial"/>
      <w:snapToGrid/>
      <w:sz w:val="28"/>
      <w:szCs w:val="22"/>
      <w:u w:val="none"/>
    </w:rPr>
  </w:style>
  <w:style w:type="character" w:customStyle="1" w:styleId="2Zchn1">
    <w:name w:val="Ü2 Zchn1"/>
    <w:basedOn w:val="Absatz-Standardschriftart"/>
    <w:link w:val="2"/>
    <w:locked/>
    <w:rsid w:val="00733957"/>
    <w:rPr>
      <w:rFonts w:ascii="Arial" w:hAnsi="Arial" w:cs="Arial"/>
      <w:b/>
      <w:kern w:val="32"/>
      <w:sz w:val="22"/>
      <w:szCs w:val="22"/>
    </w:rPr>
  </w:style>
  <w:style w:type="paragraph" w:customStyle="1" w:styleId="2">
    <w:name w:val="Ü2"/>
    <w:basedOn w:val="1"/>
    <w:link w:val="2Zchn1"/>
    <w:qFormat/>
    <w:rsid w:val="00733957"/>
    <w:pPr>
      <w:numPr>
        <w:ilvl w:val="1"/>
      </w:numPr>
    </w:pPr>
    <w:rPr>
      <w:sz w:val="22"/>
    </w:rPr>
  </w:style>
  <w:style w:type="paragraph" w:customStyle="1" w:styleId="3">
    <w:name w:val="Ü3"/>
    <w:basedOn w:val="2"/>
    <w:link w:val="3Zchn1"/>
    <w:qFormat/>
    <w:rsid w:val="00733957"/>
    <w:pPr>
      <w:numPr>
        <w:ilvl w:val="2"/>
      </w:numPr>
      <w:tabs>
        <w:tab w:val="num" w:pos="360"/>
        <w:tab w:val="num" w:pos="720"/>
      </w:tabs>
      <w:ind w:left="0" w:firstLine="0"/>
    </w:pPr>
  </w:style>
  <w:style w:type="paragraph" w:customStyle="1" w:styleId="4">
    <w:name w:val="Ü4"/>
    <w:basedOn w:val="3"/>
    <w:qFormat/>
    <w:rsid w:val="00733957"/>
    <w:pPr>
      <w:numPr>
        <w:ilvl w:val="3"/>
      </w:numPr>
      <w:tabs>
        <w:tab w:val="num" w:pos="360"/>
        <w:tab w:val="num" w:pos="720"/>
        <w:tab w:val="num" w:pos="1080"/>
      </w:tabs>
      <w:ind w:left="0" w:firstLine="0"/>
    </w:pPr>
  </w:style>
  <w:style w:type="paragraph" w:customStyle="1" w:styleId="5">
    <w:name w:val="Ü5"/>
    <w:basedOn w:val="4"/>
    <w:qFormat/>
    <w:rsid w:val="00733957"/>
    <w:pPr>
      <w:numPr>
        <w:ilvl w:val="4"/>
      </w:numPr>
      <w:tabs>
        <w:tab w:val="num" w:pos="360"/>
        <w:tab w:val="num" w:pos="720"/>
        <w:tab w:val="num" w:pos="2520"/>
      </w:tabs>
      <w:ind w:left="2232" w:hanging="792"/>
    </w:pPr>
  </w:style>
  <w:style w:type="character" w:customStyle="1" w:styleId="3Zchn1">
    <w:name w:val="Ü3 Zchn1"/>
    <w:basedOn w:val="2Zchn1"/>
    <w:link w:val="3"/>
    <w:rsid w:val="00733957"/>
    <w:rPr>
      <w:rFonts w:ascii="Arial" w:hAnsi="Arial" w:cs="Arial"/>
      <w:b/>
      <w:kern w:val="32"/>
      <w:sz w:val="22"/>
      <w:szCs w:val="22"/>
    </w:rPr>
  </w:style>
  <w:style w:type="character" w:styleId="Platzhaltertext">
    <w:name w:val="Placeholder Text"/>
    <w:basedOn w:val="Absatz-Standardschriftart"/>
    <w:uiPriority w:val="99"/>
    <w:semiHidden/>
    <w:rsid w:val="00C1521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6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26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Vorlagen\IBB%20Logobogen%20blanc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9018B3-89C4-4354-ABD3-F212E5D24606}"/>
      </w:docPartPr>
      <w:docPartBody>
        <w:p w:rsidR="00371349" w:rsidRDefault="008A1701">
          <w:r w:rsidRPr="00D4038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8E5A6B634D14ED3928C67CF4B0DA1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122B12-91AC-4B27-BA6D-A2EFEFBAD33E}"/>
      </w:docPartPr>
      <w:docPartBody>
        <w:p w:rsidR="00371349" w:rsidRDefault="008A1701" w:rsidP="008A1701">
          <w:pPr>
            <w:pStyle w:val="E8E5A6B634D14ED3928C67CF4B0DA14C"/>
          </w:pPr>
          <w:r w:rsidRPr="00D4038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7174753A6F54226AC6D9D0B80AF59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51BE8B-BC1C-4C4F-BF70-535D9D275EA9}"/>
      </w:docPartPr>
      <w:docPartBody>
        <w:p w:rsidR="00371349" w:rsidRDefault="008A1701" w:rsidP="008A1701">
          <w:pPr>
            <w:pStyle w:val="D7174753A6F54226AC6D9D0B80AF598A"/>
          </w:pPr>
          <w:r w:rsidRPr="00D4038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B63765D93C44062BAB82C14C9FE82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43CA11-35C3-4FFE-8305-954421B8F2AA}"/>
      </w:docPartPr>
      <w:docPartBody>
        <w:p w:rsidR="00371349" w:rsidRDefault="008A1701" w:rsidP="008A1701">
          <w:pPr>
            <w:pStyle w:val="8B63765D93C44062BAB82C14C9FE8298"/>
          </w:pPr>
          <w:r w:rsidRPr="00D4038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E21913B214456F9C6C49A56D82EA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9CD2DC-4E72-438D-86D9-9712E67568F2}"/>
      </w:docPartPr>
      <w:docPartBody>
        <w:p w:rsidR="00371349" w:rsidRDefault="008A1701" w:rsidP="008A1701">
          <w:pPr>
            <w:pStyle w:val="73E21913B214456F9C6C49A56D82EA68"/>
          </w:pPr>
          <w:r w:rsidRPr="00D4038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AF8042DBF11448FACCC75AA835BA2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4B2748-6435-4AFD-9E0D-040E7908AC49}"/>
      </w:docPartPr>
      <w:docPartBody>
        <w:p w:rsidR="00371349" w:rsidRDefault="008A1701" w:rsidP="008A1701">
          <w:pPr>
            <w:pStyle w:val="CAF8042DBF11448FACCC75AA835BA2D6"/>
          </w:pPr>
          <w:r w:rsidRPr="00D4038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A368DA201A54EEE9B592EEDFD26B1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D1162B-7463-4AA3-9799-F71E3FF3D107}"/>
      </w:docPartPr>
      <w:docPartBody>
        <w:p w:rsidR="00371349" w:rsidRDefault="008A1701" w:rsidP="008A1701">
          <w:pPr>
            <w:pStyle w:val="9A368DA201A54EEE9B592EEDFD26B126"/>
          </w:pPr>
          <w:r w:rsidRPr="00D4038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EDB3369906440538627443D60FCFC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2044F3-DC22-4DBB-8076-5782F89A4051}"/>
      </w:docPartPr>
      <w:docPartBody>
        <w:p w:rsidR="00371349" w:rsidRDefault="008A1701" w:rsidP="008A1701">
          <w:pPr>
            <w:pStyle w:val="6EDB3369906440538627443D60FCFC8F"/>
          </w:pPr>
          <w:r w:rsidRPr="00D4038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F886A50A5774A019F637E62D5D960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31141F-5C2E-4EBD-BB4D-786B46553741}"/>
      </w:docPartPr>
      <w:docPartBody>
        <w:p w:rsidR="00371349" w:rsidRDefault="008A1701" w:rsidP="008A1701">
          <w:pPr>
            <w:pStyle w:val="6F886A50A5774A019F637E62D5D96016"/>
          </w:pPr>
          <w:r w:rsidRPr="00D4038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0656EA05F9D434EAC3F2FB332B81F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B673A9-8A6E-4C61-B1CE-1FFF5FF922C7}"/>
      </w:docPartPr>
      <w:docPartBody>
        <w:p w:rsidR="00371349" w:rsidRDefault="008A1701" w:rsidP="008A1701">
          <w:pPr>
            <w:pStyle w:val="D0656EA05F9D434EAC3F2FB332B81FF6"/>
          </w:pPr>
          <w:r w:rsidRPr="00D4038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1A56205D13D4DC98BB71792B702D9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CF9BB0-FE97-4FE6-B0BE-40ADA8E95C50}"/>
      </w:docPartPr>
      <w:docPartBody>
        <w:p w:rsidR="00371349" w:rsidRDefault="008A1701" w:rsidP="008A1701">
          <w:pPr>
            <w:pStyle w:val="21A56205D13D4DC98BB71792B702D92F"/>
          </w:pPr>
          <w:r w:rsidRPr="00D4038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14630B8762486AB402254991D088B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941BFF-BB86-472A-8EC0-762509146512}"/>
      </w:docPartPr>
      <w:docPartBody>
        <w:p w:rsidR="00371349" w:rsidRDefault="008A1701" w:rsidP="008A1701">
          <w:pPr>
            <w:pStyle w:val="2D14630B8762486AB402254991D088B7"/>
          </w:pPr>
          <w:r w:rsidRPr="00D4038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B9C2E56A1CB4AAFB8BB9AF0CC0B4C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C875D2-43B9-4B3A-8305-5FBAA96E188C}"/>
      </w:docPartPr>
      <w:docPartBody>
        <w:p w:rsidR="00371349" w:rsidRDefault="008A1701" w:rsidP="008A1701">
          <w:pPr>
            <w:pStyle w:val="FB9C2E56A1CB4AAFB8BB9AF0CC0B4CA6"/>
          </w:pPr>
          <w:r w:rsidRPr="00D4038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97DAEE905F348C1A22614509AAE0D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AC3105-47A7-4F00-B401-043D4B7506FD}"/>
      </w:docPartPr>
      <w:docPartBody>
        <w:p w:rsidR="00371349" w:rsidRDefault="008A1701" w:rsidP="008A1701">
          <w:pPr>
            <w:pStyle w:val="497DAEE905F348C1A22614509AAE0DCB"/>
          </w:pPr>
          <w:r w:rsidRPr="00D4038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46EE1419BEF4C7EBF4CFDBA44E746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9C8BFF-C661-4081-8419-34940A307EC8}"/>
      </w:docPartPr>
      <w:docPartBody>
        <w:p w:rsidR="00371349" w:rsidRDefault="008A1701" w:rsidP="008A1701">
          <w:pPr>
            <w:pStyle w:val="546EE1419BEF4C7EBF4CFDBA44E74628"/>
          </w:pPr>
          <w:r w:rsidRPr="00D4038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A0AB34977BC4580B25CD0D16C1D7B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ECDFD2-3A42-4822-A221-6755141C4275}"/>
      </w:docPartPr>
      <w:docPartBody>
        <w:p w:rsidR="00371349" w:rsidRDefault="008A1701" w:rsidP="008A1701">
          <w:pPr>
            <w:pStyle w:val="CA0AB34977BC4580B25CD0D16C1D7BE7"/>
          </w:pPr>
          <w:r w:rsidRPr="00D4038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464BDEBE234414BCBE85BAA02115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F4E688-68ED-4B6D-8787-0CE755E3C51D}"/>
      </w:docPartPr>
      <w:docPartBody>
        <w:p w:rsidR="00371349" w:rsidRDefault="008A1701" w:rsidP="008A1701">
          <w:pPr>
            <w:pStyle w:val="D8464BDEBE234414BCBE85BAA02115CE"/>
          </w:pPr>
          <w:r w:rsidRPr="00D40384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701"/>
    <w:rsid w:val="00371349"/>
    <w:rsid w:val="008A1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A1701"/>
    <w:rPr>
      <w:color w:val="808080"/>
    </w:rPr>
  </w:style>
  <w:style w:type="paragraph" w:customStyle="1" w:styleId="E8E5A6B634D14ED3928C67CF4B0DA14C">
    <w:name w:val="E8E5A6B634D14ED3928C67CF4B0DA14C"/>
    <w:rsid w:val="008A1701"/>
  </w:style>
  <w:style w:type="paragraph" w:customStyle="1" w:styleId="D7174753A6F54226AC6D9D0B80AF598A">
    <w:name w:val="D7174753A6F54226AC6D9D0B80AF598A"/>
    <w:rsid w:val="008A1701"/>
  </w:style>
  <w:style w:type="paragraph" w:customStyle="1" w:styleId="8B63765D93C44062BAB82C14C9FE8298">
    <w:name w:val="8B63765D93C44062BAB82C14C9FE8298"/>
    <w:rsid w:val="008A1701"/>
  </w:style>
  <w:style w:type="paragraph" w:customStyle="1" w:styleId="BDE04A278B134747B0138B6E479B2219">
    <w:name w:val="BDE04A278B134747B0138B6E479B2219"/>
    <w:rsid w:val="008A1701"/>
  </w:style>
  <w:style w:type="paragraph" w:customStyle="1" w:styleId="73E21913B214456F9C6C49A56D82EA68">
    <w:name w:val="73E21913B214456F9C6C49A56D82EA68"/>
    <w:rsid w:val="008A1701"/>
  </w:style>
  <w:style w:type="paragraph" w:customStyle="1" w:styleId="CAF8042DBF11448FACCC75AA835BA2D6">
    <w:name w:val="CAF8042DBF11448FACCC75AA835BA2D6"/>
    <w:rsid w:val="008A1701"/>
  </w:style>
  <w:style w:type="paragraph" w:customStyle="1" w:styleId="9A368DA201A54EEE9B592EEDFD26B126">
    <w:name w:val="9A368DA201A54EEE9B592EEDFD26B126"/>
    <w:rsid w:val="008A1701"/>
  </w:style>
  <w:style w:type="paragraph" w:customStyle="1" w:styleId="512381500F5D46EE86E90CEF9CA4394D">
    <w:name w:val="512381500F5D46EE86E90CEF9CA4394D"/>
    <w:rsid w:val="008A1701"/>
  </w:style>
  <w:style w:type="paragraph" w:customStyle="1" w:styleId="D7137D66A3D4402B98DF28B89C40CE83">
    <w:name w:val="D7137D66A3D4402B98DF28B89C40CE83"/>
    <w:rsid w:val="008A1701"/>
  </w:style>
  <w:style w:type="paragraph" w:customStyle="1" w:styleId="B24DBCBD38A64A489BD315489E348AF2">
    <w:name w:val="B24DBCBD38A64A489BD315489E348AF2"/>
    <w:rsid w:val="008A1701"/>
  </w:style>
  <w:style w:type="paragraph" w:customStyle="1" w:styleId="6B73A714A7EB4A7F97D56E0929B0B9FC">
    <w:name w:val="6B73A714A7EB4A7F97D56E0929B0B9FC"/>
    <w:rsid w:val="008A1701"/>
  </w:style>
  <w:style w:type="paragraph" w:customStyle="1" w:styleId="0EE3912E8E6044CCAEEB28F9428A0AA9">
    <w:name w:val="0EE3912E8E6044CCAEEB28F9428A0AA9"/>
    <w:rsid w:val="008A1701"/>
  </w:style>
  <w:style w:type="paragraph" w:customStyle="1" w:styleId="0918D383F9FD45E9BA4B4F00C192AF42">
    <w:name w:val="0918D383F9FD45E9BA4B4F00C192AF42"/>
    <w:rsid w:val="008A1701"/>
  </w:style>
  <w:style w:type="paragraph" w:customStyle="1" w:styleId="A4FEAA667AC04274B48FF7C59A4679DF">
    <w:name w:val="A4FEAA667AC04274B48FF7C59A4679DF"/>
    <w:rsid w:val="008A1701"/>
  </w:style>
  <w:style w:type="paragraph" w:customStyle="1" w:styleId="A381CA912DD6487A87F1FDB8BAB4F83F">
    <w:name w:val="A381CA912DD6487A87F1FDB8BAB4F83F"/>
    <w:rsid w:val="008A1701"/>
  </w:style>
  <w:style w:type="paragraph" w:customStyle="1" w:styleId="5D0CB5BAD363428A9D0A796E9EC06A05">
    <w:name w:val="5D0CB5BAD363428A9D0A796E9EC06A05"/>
    <w:rsid w:val="008A1701"/>
  </w:style>
  <w:style w:type="paragraph" w:customStyle="1" w:styleId="6EDB3369906440538627443D60FCFC8F">
    <w:name w:val="6EDB3369906440538627443D60FCFC8F"/>
    <w:rsid w:val="008A1701"/>
  </w:style>
  <w:style w:type="paragraph" w:customStyle="1" w:styleId="6F886A50A5774A019F637E62D5D96016">
    <w:name w:val="6F886A50A5774A019F637E62D5D96016"/>
    <w:rsid w:val="008A1701"/>
  </w:style>
  <w:style w:type="paragraph" w:customStyle="1" w:styleId="D0656EA05F9D434EAC3F2FB332B81FF6">
    <w:name w:val="D0656EA05F9D434EAC3F2FB332B81FF6"/>
    <w:rsid w:val="008A1701"/>
  </w:style>
  <w:style w:type="paragraph" w:customStyle="1" w:styleId="21A56205D13D4DC98BB71792B702D92F">
    <w:name w:val="21A56205D13D4DC98BB71792B702D92F"/>
    <w:rsid w:val="008A1701"/>
  </w:style>
  <w:style w:type="paragraph" w:customStyle="1" w:styleId="2D14630B8762486AB402254991D088B7">
    <w:name w:val="2D14630B8762486AB402254991D088B7"/>
    <w:rsid w:val="008A1701"/>
  </w:style>
  <w:style w:type="paragraph" w:customStyle="1" w:styleId="FB9C2E56A1CB4AAFB8BB9AF0CC0B4CA6">
    <w:name w:val="FB9C2E56A1CB4AAFB8BB9AF0CC0B4CA6"/>
    <w:rsid w:val="008A1701"/>
  </w:style>
  <w:style w:type="paragraph" w:customStyle="1" w:styleId="2AB597C9C0B143B6896C2FBDFC124363">
    <w:name w:val="2AB597C9C0B143B6896C2FBDFC124363"/>
    <w:rsid w:val="008A1701"/>
  </w:style>
  <w:style w:type="paragraph" w:customStyle="1" w:styleId="27FFBE8831E242E28759DCCCAEB1820F">
    <w:name w:val="27FFBE8831E242E28759DCCCAEB1820F"/>
    <w:rsid w:val="008A1701"/>
  </w:style>
  <w:style w:type="paragraph" w:customStyle="1" w:styleId="497DAEE905F348C1A22614509AAE0DCB">
    <w:name w:val="497DAEE905F348C1A22614509AAE0DCB"/>
    <w:rsid w:val="008A1701"/>
  </w:style>
  <w:style w:type="paragraph" w:customStyle="1" w:styleId="546EE1419BEF4C7EBF4CFDBA44E74628">
    <w:name w:val="546EE1419BEF4C7EBF4CFDBA44E74628"/>
    <w:rsid w:val="008A1701"/>
  </w:style>
  <w:style w:type="paragraph" w:customStyle="1" w:styleId="CA0AB34977BC4580B25CD0D16C1D7BE7">
    <w:name w:val="CA0AB34977BC4580B25CD0D16C1D7BE7"/>
    <w:rsid w:val="008A1701"/>
  </w:style>
  <w:style w:type="paragraph" w:customStyle="1" w:styleId="D8464BDEBE234414BCBE85BAA02115CE">
    <w:name w:val="D8464BDEBE234414BCBE85BAA02115CE"/>
    <w:rsid w:val="008A17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IBB Farben CD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00ADCC"/>
      </a:accent1>
      <a:accent2>
        <a:srgbClr val="66CEE0"/>
      </a:accent2>
      <a:accent3>
        <a:srgbClr val="C0E5EB"/>
      </a:accent3>
      <a:accent4>
        <a:srgbClr val="FF5233"/>
      </a:accent4>
      <a:accent5>
        <a:srgbClr val="E3E2D5"/>
      </a:accent5>
      <a:accent6>
        <a:srgbClr val="AAAAAA"/>
      </a:accent6>
      <a:hlink>
        <a:srgbClr val="0495C5"/>
      </a:hlink>
      <a:folHlink>
        <a:srgbClr val="666666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686B7F0CC81C741B701528F32840CC1" ma:contentTypeVersion="0" ma:contentTypeDescription="Ein neues Dokument erstellen." ma:contentTypeScope="" ma:versionID="cef78ccd1ad87fb9e9805d78a77441e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72d30ec0c55dee87383a269a92ccf1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Inhaltstyp"/>
        <xsd:element ref="dc:title" minOccurs="0" maxOccurs="1" ma:index="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398D6-2072-414A-AABF-46098D91AA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5439F6-7771-461B-9FF4-E033410397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1F6E26-EFC6-4125-A55D-9E71541B63EA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822C0D7-AC8F-43E6-8961-5E474F825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IBB Logobogen blanco.dotx</Template>
  <TotalTime>0</TotalTime>
  <Pages>2</Pages>
  <Words>145</Words>
  <Characters>1562</Characters>
  <Application>Microsoft Office Word</Application>
  <DocSecurity>0</DocSecurity>
  <Lines>142</Lines>
  <Paragraphs>68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Vordruck 2 Kommunikations- und Eskalationsmatrix</vt:lpstr>
    </vt:vector>
  </TitlesOfParts>
  <Company>Investitionsbank Berlin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Vordruck 2 Kommunikations- und Eskalationsmatrix</dc:title>
  <dc:subject/>
  <dc:creator>Christian Friedrich</dc:creator>
  <cp:keywords/>
  <dc:description/>
  <cp:lastModifiedBy>Seyffarth, Karin</cp:lastModifiedBy>
  <cp:revision>4</cp:revision>
  <cp:lastPrinted>2012-11-27T14:11:00Z</cp:lastPrinted>
  <dcterms:created xsi:type="dcterms:W3CDTF">2026-05-28T16:57:00Z</dcterms:created>
  <dcterms:modified xsi:type="dcterms:W3CDTF">2026-05-29T10:35:00Z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0x0101002686B7F0CC81C741B701528F32840CC1</vt:lpwstr>
  </property>
  <property fmtid="{D5CDD505-2E9C-101B-9397-08002B2CF9AE}" pid="3" name="xd_Signature">
    <vt:bool>false</vt:bool>
  </property>
  <property fmtid="{D5CDD505-2E9C-101B-9397-08002B2CF9AE}" pid="4" name="SharedWithUsers">
    <vt:lpwstr/>
  </property>
  <property fmtid="{D5CDD505-2E9C-101B-9397-08002B2CF9AE}" pid="5" name="xd_ProgID">
    <vt:lpwstr/>
  </property>
  <property fmtid="{D5CDD505-2E9C-101B-9397-08002B2CF9AE}" pid="6" name="TemplateUrl">
    <vt:lpwstr/>
  </property>
  <property fmtid="{D5CDD505-2E9C-101B-9397-08002B2CF9AE}" pid="7" name="ComplianceAssetId">
    <vt:lpwstr/>
  </property>
</Properties>
</file>